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0FA94" w14:textId="77777777" w:rsidR="00925203" w:rsidRDefault="00925203" w:rsidP="00925203">
      <w:pPr>
        <w:tabs>
          <w:tab w:val="center" w:pos="4843"/>
        </w:tabs>
        <w:spacing w:line="276" w:lineRule="auto"/>
        <w:jc w:val="center"/>
      </w:pPr>
      <w:r>
        <w:t xml:space="preserve">                                                                                     Приложение №1 к</w:t>
      </w:r>
    </w:p>
    <w:p w14:paraId="55B9D7F5" w14:textId="77777777" w:rsidR="00925203" w:rsidRDefault="00925203" w:rsidP="00925203">
      <w:pPr>
        <w:tabs>
          <w:tab w:val="center" w:pos="4843"/>
        </w:tabs>
        <w:spacing w:line="276" w:lineRule="auto"/>
        <w:jc w:val="right"/>
      </w:pPr>
      <w:r>
        <w:t>постановлению администрации</w:t>
      </w:r>
    </w:p>
    <w:p w14:paraId="41FFBCFB" w14:textId="5E200393" w:rsidR="00925203" w:rsidRDefault="00925203" w:rsidP="00C25A63">
      <w:pPr>
        <w:tabs>
          <w:tab w:val="center" w:pos="4843"/>
        </w:tabs>
        <w:spacing w:line="276" w:lineRule="auto"/>
      </w:pPr>
      <w:r>
        <w:t xml:space="preserve">                                                                                                            города Благовещенска</w:t>
      </w:r>
    </w:p>
    <w:p w14:paraId="0B01AF2C" w14:textId="0D361132" w:rsidR="00925203" w:rsidRDefault="00C25A63" w:rsidP="00C25A63">
      <w:pPr>
        <w:tabs>
          <w:tab w:val="center" w:pos="7371"/>
        </w:tabs>
        <w:ind w:left="4395" w:right="-945"/>
        <w:jc w:val="center"/>
      </w:pPr>
      <w:r>
        <w:t>от 10.08.2026 № 4266</w:t>
      </w:r>
    </w:p>
    <w:p w14:paraId="5AA9D11F" w14:textId="77777777" w:rsidR="00925203" w:rsidRDefault="00925203" w:rsidP="00925203">
      <w:pPr>
        <w:tabs>
          <w:tab w:val="center" w:pos="4843"/>
        </w:tabs>
        <w:jc w:val="center"/>
      </w:pPr>
    </w:p>
    <w:p w14:paraId="3FC87D8F" w14:textId="77777777" w:rsidR="00925203" w:rsidRDefault="00925203" w:rsidP="00925203">
      <w:pPr>
        <w:tabs>
          <w:tab w:val="center" w:pos="4843"/>
        </w:tabs>
        <w:jc w:val="center"/>
        <w:rPr>
          <w:b/>
        </w:rPr>
      </w:pPr>
      <w:r>
        <w:rPr>
          <w:b/>
        </w:rPr>
        <w:t>Схема расположения границ публичного сервитута на кадастровом плане</w:t>
      </w:r>
    </w:p>
    <w:p w14:paraId="0985B4FD" w14:textId="77777777" w:rsidR="00925203" w:rsidRDefault="00925203" w:rsidP="00925203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697CFFCF" w14:textId="77777777" w:rsidR="00962FDF" w:rsidRPr="00962FDF" w:rsidRDefault="00962FDF" w:rsidP="00AC6226">
      <w:pPr>
        <w:tabs>
          <w:tab w:val="center" w:pos="4843"/>
        </w:tabs>
        <w:jc w:val="right"/>
        <w:rPr>
          <w:sz w:val="22"/>
        </w:rPr>
      </w:pPr>
    </w:p>
    <w:p w14:paraId="7B6EA759" w14:textId="77777777" w:rsidR="00AC6226" w:rsidRDefault="00AC6226" w:rsidP="00AC6226">
      <w:pPr>
        <w:tabs>
          <w:tab w:val="left" w:pos="240"/>
          <w:tab w:val="center" w:pos="4843"/>
        </w:tabs>
      </w:pPr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0"/>
        <w:gridCol w:w="4590"/>
        <w:gridCol w:w="2217"/>
        <w:gridCol w:w="1454"/>
      </w:tblGrid>
      <w:tr w:rsidR="00AC6226" w:rsidRPr="00BD75CA" w14:paraId="0DE3D7AC" w14:textId="77777777" w:rsidTr="00657C32">
        <w:trPr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0AE6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№п/п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0647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Характеристики объекта и земельного участка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9AC6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Объект расположен в пределах земельного участка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749E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Площадь границ сервитута, кв.м.</w:t>
            </w:r>
          </w:p>
        </w:tc>
      </w:tr>
      <w:tr w:rsidR="00AC6226" w:rsidRPr="00BD75CA" w14:paraId="66673C1C" w14:textId="77777777" w:rsidTr="00657C32">
        <w:trPr>
          <w:trHeight w:val="419"/>
          <w:jc w:val="center"/>
        </w:trPr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5A823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1</w:t>
            </w:r>
          </w:p>
        </w:tc>
        <w:tc>
          <w:tcPr>
            <w:tcW w:w="459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051EF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>Категория земель:</w:t>
            </w:r>
          </w:p>
          <w:p w14:paraId="1C74042F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t>Земли населенных пунктов</w:t>
            </w:r>
          </w:p>
          <w:p w14:paraId="29D1480E" w14:textId="77777777" w:rsidR="001F54EB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 xml:space="preserve">Цель установления публичного сервитута: </w:t>
            </w:r>
            <w:r w:rsidR="003162E9">
              <w:t xml:space="preserve">Размещение сети </w:t>
            </w:r>
            <w:r w:rsidR="00D64AEB">
              <w:t>водоотвед</w:t>
            </w:r>
            <w:r w:rsidR="00657C32">
              <w:t>ения</w:t>
            </w:r>
          </w:p>
          <w:p w14:paraId="5CC617C7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Местоположение:</w:t>
            </w:r>
          </w:p>
          <w:p w14:paraId="368B0D34" w14:textId="77777777" w:rsidR="00AC6226" w:rsidRPr="00BD75CA" w:rsidRDefault="00856E7A" w:rsidP="00127756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856E7A">
              <w:t>Амурская область, городской округ город Благовещенск, город Благовещенск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64A8D" w14:textId="77777777" w:rsidR="009200EB" w:rsidRDefault="009200EB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</w:p>
          <w:p w14:paraId="2DE6C1B7" w14:textId="77777777" w:rsidR="00856E7A" w:rsidRDefault="00856E7A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 w:rsidRPr="00856E7A">
              <w:rPr>
                <w:lang w:eastAsia="en-US"/>
              </w:rPr>
              <w:t>28:01:010217:288</w:t>
            </w:r>
          </w:p>
          <w:p w14:paraId="08A24FB1" w14:textId="77777777" w:rsidR="001267E3" w:rsidRPr="006C73F5" w:rsidRDefault="00856E7A" w:rsidP="006602CA">
            <w:pPr>
              <w:tabs>
                <w:tab w:val="left" w:pos="240"/>
                <w:tab w:val="center" w:pos="4843"/>
              </w:tabs>
              <w:jc w:val="center"/>
            </w:pPr>
            <w:r w:rsidRPr="00856E7A">
              <w:rPr>
                <w:lang w:eastAsia="en-US"/>
              </w:rPr>
              <w:t>28:01:010217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7F458" w14:textId="77777777" w:rsidR="00657C32" w:rsidRDefault="00657C32" w:rsidP="00657C32">
            <w:pPr>
              <w:tabs>
                <w:tab w:val="left" w:pos="240"/>
                <w:tab w:val="center" w:pos="4843"/>
              </w:tabs>
            </w:pPr>
          </w:p>
          <w:p w14:paraId="58C5B2E7" w14:textId="77777777" w:rsidR="00856E7A" w:rsidRDefault="00856E7A" w:rsidP="00657C32">
            <w:pPr>
              <w:tabs>
                <w:tab w:val="left" w:pos="240"/>
                <w:tab w:val="center" w:pos="4843"/>
              </w:tabs>
            </w:pPr>
          </w:p>
          <w:p w14:paraId="336D2714" w14:textId="77777777" w:rsidR="00856E7A" w:rsidRDefault="00856E7A" w:rsidP="00657C32">
            <w:pPr>
              <w:tabs>
                <w:tab w:val="left" w:pos="240"/>
                <w:tab w:val="center" w:pos="4843"/>
              </w:tabs>
            </w:pPr>
          </w:p>
          <w:p w14:paraId="7D80F7F6" w14:textId="77777777" w:rsidR="00A0779F" w:rsidRDefault="003162E9" w:rsidP="00EE41D9">
            <w:pPr>
              <w:tabs>
                <w:tab w:val="left" w:pos="240"/>
                <w:tab w:val="center" w:pos="4843"/>
              </w:tabs>
              <w:jc w:val="center"/>
            </w:pPr>
            <w:r>
              <w:t>43</w:t>
            </w:r>
          </w:p>
          <w:p w14:paraId="57B5A66E" w14:textId="77777777" w:rsidR="001267E3" w:rsidRDefault="003162E9" w:rsidP="00EE41D9">
            <w:pPr>
              <w:tabs>
                <w:tab w:val="left" w:pos="240"/>
                <w:tab w:val="center" w:pos="4843"/>
              </w:tabs>
              <w:jc w:val="center"/>
            </w:pPr>
            <w:r>
              <w:t>21</w:t>
            </w:r>
          </w:p>
          <w:p w14:paraId="6EBEB2C8" w14:textId="77777777" w:rsidR="009200EB" w:rsidRDefault="009200EB" w:rsidP="00134A25">
            <w:pPr>
              <w:tabs>
                <w:tab w:val="left" w:pos="240"/>
                <w:tab w:val="center" w:pos="4843"/>
              </w:tabs>
              <w:jc w:val="center"/>
            </w:pPr>
          </w:p>
          <w:p w14:paraId="24DDA748" w14:textId="77777777" w:rsidR="0028603D" w:rsidRPr="00BD75CA" w:rsidRDefault="0028603D" w:rsidP="00922633">
            <w:pPr>
              <w:tabs>
                <w:tab w:val="left" w:pos="240"/>
                <w:tab w:val="center" w:pos="4843"/>
              </w:tabs>
            </w:pPr>
          </w:p>
        </w:tc>
      </w:tr>
      <w:tr w:rsidR="00AC6226" w:rsidRPr="00BD75CA" w14:paraId="34AB7EA8" w14:textId="77777777" w:rsidTr="00657C32">
        <w:trPr>
          <w:trHeight w:val="278"/>
          <w:jc w:val="center"/>
        </w:trPr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9FEE7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</w:p>
        </w:tc>
        <w:tc>
          <w:tcPr>
            <w:tcW w:w="4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499A4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Общая площадь сервитута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70B7B" w14:textId="77777777" w:rsidR="00AC6226" w:rsidRPr="00BD75CA" w:rsidRDefault="00AC6226" w:rsidP="00C206AE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064E6" w14:textId="77777777" w:rsidR="00AC6226" w:rsidRPr="00BD75CA" w:rsidRDefault="00D64AEB" w:rsidP="0070607D">
            <w:pPr>
              <w:tabs>
                <w:tab w:val="left" w:pos="240"/>
                <w:tab w:val="center" w:pos="4843"/>
              </w:tabs>
              <w:jc w:val="center"/>
            </w:pPr>
            <w:r>
              <w:t>6</w:t>
            </w:r>
            <w:r w:rsidR="003162E9">
              <w:t>4</w:t>
            </w:r>
          </w:p>
        </w:tc>
      </w:tr>
    </w:tbl>
    <w:p w14:paraId="3226C83A" w14:textId="77777777" w:rsidR="001F54EB" w:rsidRDefault="00AC6226" w:rsidP="00AC6226">
      <w:pPr>
        <w:tabs>
          <w:tab w:val="left" w:pos="240"/>
          <w:tab w:val="center" w:pos="4843"/>
        </w:tabs>
      </w:pPr>
      <w:r w:rsidRPr="00BD75CA">
        <w:tab/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1558"/>
        <w:gridCol w:w="1562"/>
        <w:gridCol w:w="2449"/>
        <w:gridCol w:w="2127"/>
        <w:gridCol w:w="77"/>
      </w:tblGrid>
      <w:tr w:rsidR="006602CA" w:rsidRPr="006602CA" w14:paraId="6CE6B072" w14:textId="77777777" w:rsidTr="00657C32">
        <w:trPr>
          <w:gridAfter w:val="1"/>
          <w:wAfter w:w="77" w:type="dxa"/>
          <w:trHeight w:val="54"/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20B4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Обозначение</w:t>
            </w:r>
          </w:p>
          <w:p w14:paraId="5BDF65BE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0763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Координаты, м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20E2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Средняя квадратическая погрешность положения характерной точки (М</w:t>
            </w:r>
            <w:r w:rsidRPr="006602CA">
              <w:rPr>
                <w:vertAlign w:val="subscript"/>
                <w:lang w:val="en-US" w:eastAsia="en-US"/>
              </w:rPr>
              <w:t>t</w:t>
            </w:r>
            <w:r w:rsidRPr="006602CA">
              <w:rPr>
                <w:lang w:eastAsia="en-US"/>
              </w:rPr>
              <w:t>), 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2F42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 xml:space="preserve">Описание обозначения </w:t>
            </w:r>
            <w:proofErr w:type="spellStart"/>
            <w:r w:rsidRPr="006602CA">
              <w:rPr>
                <w:lang w:eastAsia="en-US"/>
              </w:rPr>
              <w:t>точкина</w:t>
            </w:r>
            <w:proofErr w:type="spellEnd"/>
            <w:r w:rsidRPr="006602CA">
              <w:rPr>
                <w:lang w:eastAsia="en-US"/>
              </w:rPr>
              <w:t xml:space="preserve"> местности (при наличии)</w:t>
            </w:r>
          </w:p>
        </w:tc>
      </w:tr>
      <w:tr w:rsidR="006602CA" w:rsidRPr="006602CA" w14:paraId="3AD9A8AB" w14:textId="77777777" w:rsidTr="00657C32">
        <w:trPr>
          <w:gridAfter w:val="1"/>
          <w:wAfter w:w="77" w:type="dxa"/>
          <w:trHeight w:val="54"/>
          <w:jc w:val="center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EB77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1D5C" w14:textId="77777777"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FFD5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Y</w:t>
            </w: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44B4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7B52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</w:tr>
      <w:tr w:rsidR="006602CA" w:rsidRPr="006602CA" w14:paraId="627C1378" w14:textId="77777777" w:rsidTr="00657C32">
        <w:trPr>
          <w:gridAfter w:val="1"/>
          <w:wAfter w:w="77" w:type="dxa"/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8495" w14:textId="77777777" w:rsidR="006602CA" w:rsidRPr="00922633" w:rsidRDefault="006602CA" w:rsidP="006602CA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92263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2783" w14:textId="77777777" w:rsidR="006602CA" w:rsidRPr="00922633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922633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AF33" w14:textId="77777777" w:rsidR="006602CA" w:rsidRPr="00922633" w:rsidRDefault="006602CA" w:rsidP="006602CA">
            <w:pPr>
              <w:snapToGrid w:val="0"/>
              <w:spacing w:line="25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22633">
              <w:rPr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EC81" w14:textId="77777777" w:rsidR="006602CA" w:rsidRPr="00922633" w:rsidRDefault="006602CA" w:rsidP="006602CA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92263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D472" w14:textId="77777777" w:rsidR="006602CA" w:rsidRPr="00922633" w:rsidRDefault="006602CA" w:rsidP="006602CA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922633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856E7A" w:rsidRPr="006602CA" w14:paraId="31989EEB" w14:textId="77777777" w:rsidTr="00657C32">
        <w:trPr>
          <w:gridAfter w:val="1"/>
          <w:wAfter w:w="77" w:type="dxa"/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DEC0" w14:textId="77777777" w:rsidR="00856E7A" w:rsidRPr="00752B50" w:rsidRDefault="00856E7A" w:rsidP="00856E7A">
            <w:pPr>
              <w:jc w:val="center"/>
            </w:pPr>
            <w:r w:rsidRPr="00752B50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44C4" w14:textId="77777777" w:rsidR="00856E7A" w:rsidRPr="00752B50" w:rsidRDefault="00856E7A" w:rsidP="00856E7A">
            <w:pPr>
              <w:jc w:val="center"/>
            </w:pPr>
            <w:r w:rsidRPr="00752B50">
              <w:t>454648.49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E4F4" w14:textId="77777777" w:rsidR="00856E7A" w:rsidRPr="00752B50" w:rsidRDefault="00856E7A" w:rsidP="00856E7A">
            <w:pPr>
              <w:jc w:val="center"/>
            </w:pPr>
            <w:r w:rsidRPr="00752B50">
              <w:t>3288137.33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1EA3" w14:textId="77777777" w:rsidR="00856E7A" w:rsidRPr="00D64AEB" w:rsidRDefault="00856E7A" w:rsidP="00856E7A">
            <w:pPr>
              <w:spacing w:line="256" w:lineRule="auto"/>
              <w:jc w:val="center"/>
              <w:rPr>
                <w:lang w:eastAsia="en-US"/>
              </w:rPr>
            </w:pPr>
            <w:r w:rsidRPr="00D64AEB">
              <w:rPr>
                <w:lang w:eastAsia="en-US"/>
              </w:rPr>
              <w:t>0.10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1D53" w14:textId="77777777" w:rsidR="00856E7A" w:rsidRPr="00D64AEB" w:rsidRDefault="00856E7A" w:rsidP="00856E7A">
            <w:pPr>
              <w:spacing w:line="256" w:lineRule="auto"/>
              <w:jc w:val="center"/>
              <w:rPr>
                <w:lang w:eastAsia="en-US"/>
              </w:rPr>
            </w:pPr>
            <w:r w:rsidRPr="00D64AEB">
              <w:rPr>
                <w:lang w:eastAsia="en-US"/>
              </w:rPr>
              <w:t>–</w:t>
            </w:r>
          </w:p>
        </w:tc>
      </w:tr>
      <w:tr w:rsidR="00856E7A" w:rsidRPr="006602CA" w14:paraId="0FCE57B5" w14:textId="77777777" w:rsidTr="00657C32">
        <w:trPr>
          <w:gridAfter w:val="1"/>
          <w:wAfter w:w="77" w:type="dxa"/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65D4" w14:textId="77777777" w:rsidR="00856E7A" w:rsidRPr="00752B50" w:rsidRDefault="00856E7A" w:rsidP="00856E7A">
            <w:pPr>
              <w:jc w:val="center"/>
            </w:pPr>
            <w:r w:rsidRPr="00752B50"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424C" w14:textId="77777777" w:rsidR="00856E7A" w:rsidRPr="00752B50" w:rsidRDefault="00856E7A" w:rsidP="00856E7A">
            <w:pPr>
              <w:jc w:val="center"/>
            </w:pPr>
            <w:r w:rsidRPr="00752B50">
              <w:t>454648.31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0DA4" w14:textId="77777777" w:rsidR="00856E7A" w:rsidRPr="00752B50" w:rsidRDefault="00856E7A" w:rsidP="00856E7A">
            <w:pPr>
              <w:jc w:val="center"/>
            </w:pPr>
            <w:r w:rsidRPr="00752B50">
              <w:t>3288138.33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109D" w14:textId="77777777" w:rsidR="00856E7A" w:rsidRPr="00D64AEB" w:rsidRDefault="00856E7A" w:rsidP="00856E7A">
            <w:pPr>
              <w:spacing w:line="256" w:lineRule="auto"/>
              <w:jc w:val="center"/>
              <w:rPr>
                <w:lang w:eastAsia="en-US"/>
              </w:rPr>
            </w:pPr>
            <w:r w:rsidRPr="00D64AEB">
              <w:rPr>
                <w:lang w:eastAsia="en-US"/>
              </w:rPr>
              <w:t>0.10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2E2D" w14:textId="77777777" w:rsidR="00856E7A" w:rsidRPr="00D64AEB" w:rsidRDefault="00856E7A" w:rsidP="00856E7A">
            <w:pPr>
              <w:spacing w:line="256" w:lineRule="auto"/>
              <w:jc w:val="center"/>
              <w:rPr>
                <w:lang w:eastAsia="en-US"/>
              </w:rPr>
            </w:pPr>
            <w:r w:rsidRPr="00D64AEB">
              <w:rPr>
                <w:lang w:eastAsia="en-US"/>
              </w:rPr>
              <w:t>–</w:t>
            </w:r>
          </w:p>
        </w:tc>
      </w:tr>
      <w:tr w:rsidR="00856E7A" w:rsidRPr="006602CA" w14:paraId="44BAFE8D" w14:textId="77777777" w:rsidTr="00657C32">
        <w:trPr>
          <w:gridAfter w:val="1"/>
          <w:wAfter w:w="77" w:type="dxa"/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68AF" w14:textId="77777777" w:rsidR="00856E7A" w:rsidRPr="00752B50" w:rsidRDefault="00856E7A" w:rsidP="00856E7A">
            <w:pPr>
              <w:jc w:val="center"/>
            </w:pPr>
            <w:r w:rsidRPr="00752B50"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E8AE" w14:textId="77777777" w:rsidR="00856E7A" w:rsidRPr="00752B50" w:rsidRDefault="00856E7A" w:rsidP="00856E7A">
            <w:pPr>
              <w:jc w:val="center"/>
            </w:pPr>
            <w:r w:rsidRPr="00752B50">
              <w:t>454586.26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0C4A" w14:textId="77777777" w:rsidR="00856E7A" w:rsidRPr="00752B50" w:rsidRDefault="00856E7A" w:rsidP="00856E7A">
            <w:pPr>
              <w:jc w:val="center"/>
            </w:pPr>
            <w:r w:rsidRPr="00752B50">
              <w:t>3288127.49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4BC0" w14:textId="77777777" w:rsidR="00856E7A" w:rsidRPr="00D64AEB" w:rsidRDefault="00856E7A" w:rsidP="00856E7A">
            <w:pPr>
              <w:spacing w:line="256" w:lineRule="auto"/>
              <w:jc w:val="center"/>
              <w:rPr>
                <w:lang w:eastAsia="en-US"/>
              </w:rPr>
            </w:pPr>
            <w:r w:rsidRPr="00D64AEB">
              <w:rPr>
                <w:lang w:eastAsia="en-US"/>
              </w:rPr>
              <w:t>0.10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C88F" w14:textId="77777777" w:rsidR="00856E7A" w:rsidRPr="00D64AEB" w:rsidRDefault="00856E7A" w:rsidP="00856E7A">
            <w:pPr>
              <w:spacing w:line="256" w:lineRule="auto"/>
              <w:jc w:val="center"/>
              <w:rPr>
                <w:lang w:eastAsia="en-US"/>
              </w:rPr>
            </w:pPr>
            <w:r w:rsidRPr="00D64AEB">
              <w:rPr>
                <w:lang w:eastAsia="en-US"/>
              </w:rPr>
              <w:t>–</w:t>
            </w:r>
          </w:p>
        </w:tc>
      </w:tr>
      <w:tr w:rsidR="00856E7A" w:rsidRPr="006602CA" w14:paraId="07D27167" w14:textId="77777777" w:rsidTr="00657C32">
        <w:trPr>
          <w:gridAfter w:val="1"/>
          <w:wAfter w:w="77" w:type="dxa"/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3094" w14:textId="77777777" w:rsidR="00856E7A" w:rsidRPr="00752B50" w:rsidRDefault="00856E7A" w:rsidP="00856E7A">
            <w:pPr>
              <w:jc w:val="center"/>
            </w:pPr>
            <w:r w:rsidRPr="00752B50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70F1" w14:textId="77777777" w:rsidR="00856E7A" w:rsidRPr="00752B50" w:rsidRDefault="00856E7A" w:rsidP="00856E7A">
            <w:pPr>
              <w:jc w:val="center"/>
            </w:pPr>
            <w:r w:rsidRPr="00752B50">
              <w:t>454586.45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727D" w14:textId="77777777" w:rsidR="00856E7A" w:rsidRPr="00752B50" w:rsidRDefault="00856E7A" w:rsidP="00856E7A">
            <w:pPr>
              <w:jc w:val="center"/>
            </w:pPr>
            <w:r w:rsidRPr="00752B50">
              <w:t>3288126.49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144D" w14:textId="77777777" w:rsidR="00856E7A" w:rsidRPr="00D64AEB" w:rsidRDefault="00856E7A" w:rsidP="00856E7A">
            <w:pPr>
              <w:spacing w:line="256" w:lineRule="auto"/>
              <w:jc w:val="center"/>
              <w:rPr>
                <w:lang w:eastAsia="en-US"/>
              </w:rPr>
            </w:pPr>
            <w:r w:rsidRPr="00D64AEB">
              <w:rPr>
                <w:lang w:eastAsia="en-US"/>
              </w:rPr>
              <w:t>0.10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C795" w14:textId="77777777" w:rsidR="00856E7A" w:rsidRPr="00D64AEB" w:rsidRDefault="00856E7A" w:rsidP="00856E7A">
            <w:pPr>
              <w:spacing w:line="256" w:lineRule="auto"/>
              <w:jc w:val="center"/>
              <w:rPr>
                <w:lang w:eastAsia="en-US"/>
              </w:rPr>
            </w:pPr>
            <w:r w:rsidRPr="00D64AEB">
              <w:rPr>
                <w:lang w:eastAsia="en-US"/>
              </w:rPr>
              <w:t>–</w:t>
            </w:r>
          </w:p>
        </w:tc>
      </w:tr>
      <w:tr w:rsidR="00856E7A" w:rsidRPr="006602CA" w14:paraId="499BD2B3" w14:textId="77777777" w:rsidTr="00657C32">
        <w:trPr>
          <w:gridAfter w:val="1"/>
          <w:wAfter w:w="77" w:type="dxa"/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40D4" w14:textId="77777777" w:rsidR="00856E7A" w:rsidRPr="00752B50" w:rsidRDefault="00856E7A" w:rsidP="00856E7A">
            <w:pPr>
              <w:jc w:val="center"/>
            </w:pPr>
            <w:r w:rsidRPr="00752B50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8A2" w14:textId="77777777" w:rsidR="00856E7A" w:rsidRPr="00752B50" w:rsidRDefault="00856E7A" w:rsidP="00856E7A">
            <w:pPr>
              <w:jc w:val="center"/>
            </w:pPr>
            <w:r w:rsidRPr="00752B50">
              <w:t>454648.49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3F6" w14:textId="77777777" w:rsidR="00856E7A" w:rsidRDefault="00856E7A" w:rsidP="00856E7A">
            <w:pPr>
              <w:jc w:val="center"/>
            </w:pPr>
            <w:r w:rsidRPr="00752B50">
              <w:t>3288137.33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E0F8" w14:textId="77777777" w:rsidR="00856E7A" w:rsidRPr="00D64AEB" w:rsidRDefault="00856E7A" w:rsidP="00856E7A">
            <w:pPr>
              <w:spacing w:line="256" w:lineRule="auto"/>
              <w:jc w:val="center"/>
              <w:rPr>
                <w:lang w:eastAsia="en-US"/>
              </w:rPr>
            </w:pPr>
            <w:r w:rsidRPr="00D64AEB">
              <w:rPr>
                <w:lang w:eastAsia="en-US"/>
              </w:rPr>
              <w:t>0.10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CFE" w14:textId="77777777" w:rsidR="00856E7A" w:rsidRPr="00D64AEB" w:rsidRDefault="00856E7A" w:rsidP="00856E7A">
            <w:pPr>
              <w:spacing w:line="256" w:lineRule="auto"/>
              <w:jc w:val="center"/>
              <w:rPr>
                <w:lang w:eastAsia="en-US"/>
              </w:rPr>
            </w:pPr>
            <w:r w:rsidRPr="00D64AEB">
              <w:rPr>
                <w:lang w:eastAsia="en-US"/>
              </w:rPr>
              <w:t>–</w:t>
            </w:r>
          </w:p>
        </w:tc>
      </w:tr>
      <w:tr w:rsidR="002E69BF" w:rsidRPr="005B4876" w14:paraId="613F0046" w14:textId="77777777" w:rsidTr="00657C32">
        <w:tblPrEx>
          <w:jc w:val="left"/>
          <w:tblLook w:val="01E0" w:firstRow="1" w:lastRow="1" w:firstColumn="1" w:lastColumn="1" w:noHBand="0" w:noVBand="0"/>
        </w:tblPrEx>
        <w:tc>
          <w:tcPr>
            <w:tcW w:w="94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F027A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5E27FC06" w14:textId="77777777" w:rsidTr="00657C32">
        <w:tblPrEx>
          <w:jc w:val="left"/>
          <w:tblLook w:val="01E0" w:firstRow="1" w:lastRow="1" w:firstColumn="1" w:lastColumn="1" w:noHBand="0" w:noVBand="0"/>
        </w:tblPrEx>
        <w:trPr>
          <w:trHeight w:hRule="exact" w:val="722"/>
        </w:trPr>
        <w:tc>
          <w:tcPr>
            <w:tcW w:w="946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A644E" w14:textId="77777777" w:rsidR="00127756" w:rsidRPr="00AF407B" w:rsidRDefault="00EC4254" w:rsidP="00127756">
            <w:pPr>
              <w:ind w:left="741" w:hanging="741"/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  <w:p w14:paraId="48E6ED3C" w14:textId="77777777" w:rsidR="00E24D8E" w:rsidRPr="00AF407B" w:rsidRDefault="00E24D8E" w:rsidP="00134A25">
            <w:pPr>
              <w:jc w:val="center"/>
              <w:rPr>
                <w:b/>
              </w:rPr>
            </w:pPr>
          </w:p>
        </w:tc>
      </w:tr>
      <w:tr w:rsidR="00742330" w:rsidRPr="005B4876" w14:paraId="7244B33B" w14:textId="77777777" w:rsidTr="00657C32">
        <w:tblPrEx>
          <w:jc w:val="left"/>
          <w:tblLook w:val="01E0" w:firstRow="1" w:lastRow="1" w:firstColumn="1" w:lastColumn="1" w:noHBand="0" w:noVBand="0"/>
        </w:tblPrEx>
        <w:trPr>
          <w:trHeight w:val="126"/>
        </w:trPr>
        <w:tc>
          <w:tcPr>
            <w:tcW w:w="9464" w:type="dxa"/>
            <w:gridSpan w:val="6"/>
            <w:tcBorders>
              <w:bottom w:val="nil"/>
            </w:tcBorders>
            <w:vAlign w:val="bottom"/>
          </w:tcPr>
          <w:p w14:paraId="3EFC5B3B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6447E416" w14:textId="77777777" w:rsidTr="00657C32">
        <w:tblPrEx>
          <w:jc w:val="left"/>
          <w:tblLook w:val="01E0" w:firstRow="1" w:lastRow="1" w:firstColumn="1" w:lastColumn="1" w:noHBand="0" w:noVBand="0"/>
        </w:tblPrEx>
        <w:trPr>
          <w:trHeight w:val="10739"/>
        </w:trPr>
        <w:tc>
          <w:tcPr>
            <w:tcW w:w="9464" w:type="dxa"/>
            <w:gridSpan w:val="6"/>
            <w:tcBorders>
              <w:top w:val="nil"/>
              <w:bottom w:val="nil"/>
            </w:tcBorders>
            <w:vAlign w:val="center"/>
          </w:tcPr>
          <w:p w14:paraId="509CE59B" w14:textId="77777777" w:rsidR="001F54EB" w:rsidRDefault="00856E7A" w:rsidP="0028603D">
            <w:r>
              <w:rPr>
                <w:noProof/>
              </w:rPr>
              <w:drawing>
                <wp:inline distT="0" distB="0" distL="0" distR="0" wp14:anchorId="78999448" wp14:editId="36DA95B4">
                  <wp:extent cx="5872480" cy="57619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схема пс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2480" cy="5761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2138DC" w14:textId="77777777" w:rsidR="001F54EB" w:rsidRDefault="00000000" w:rsidP="001F54EB">
            <w:r>
              <w:rPr>
                <w:noProof/>
              </w:rPr>
              <w:pict w14:anchorId="7AADE47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2094" type="#_x0000_t202" style="position:absolute;margin-left:9.2pt;margin-top:11.55pt;width:366.75pt;height:77.85pt;z-index:251658240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" stroked="f">
                  <v:textbox style="mso-next-textbox:#Надпись 2">
                    <w:txbxContent>
                      <w:p w14:paraId="7C62E0D7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78588A4B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77BE588D" w14:textId="77777777" w:rsidR="000B59BC" w:rsidRPr="00C0477E" w:rsidRDefault="000B59BC" w:rsidP="000B59BC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962FDF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5C581C6C" w14:textId="77777777" w:rsidR="000B59BC" w:rsidRPr="00962FDF" w:rsidRDefault="00962FDF" w:rsidP="000B59BC">
                        <w:pPr>
                          <w:rPr>
                            <w:color w:val="0070C0"/>
                          </w:rPr>
                        </w:pPr>
                        <w:r w:rsidRPr="00962FDF">
                          <w:rPr>
                            <w:color w:val="0070C0"/>
                          </w:rPr>
                          <w:t xml:space="preserve">- - - - - - -- </w:t>
                        </w:r>
                        <w:r w:rsidRPr="00962FDF">
                          <w:t xml:space="preserve">граница </w:t>
                        </w:r>
                        <w:r>
                          <w:t>кадастрового квартала</w:t>
                        </w:r>
                        <w:r w:rsidRPr="00962FDF">
                          <w:t xml:space="preserve"> по сведениям ЕГРН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14:paraId="4B8F29B0" w14:textId="77777777" w:rsidR="001F54EB" w:rsidRDefault="001F54EB" w:rsidP="001F54EB"/>
          <w:p w14:paraId="4E3F0FA4" w14:textId="77777777" w:rsidR="001E1206" w:rsidRPr="001F54EB" w:rsidRDefault="001E1206" w:rsidP="001F54EB"/>
        </w:tc>
      </w:tr>
      <w:tr w:rsidR="00094F15" w:rsidRPr="005B4876" w14:paraId="0C021A7B" w14:textId="77777777" w:rsidTr="00657C32">
        <w:tblPrEx>
          <w:jc w:val="left"/>
          <w:tblLook w:val="01E0" w:firstRow="1" w:lastRow="1" w:firstColumn="1" w:lastColumn="1" w:noHBand="0" w:noVBand="0"/>
        </w:tblPrEx>
        <w:trPr>
          <w:trHeight w:val="1613"/>
        </w:trPr>
        <w:tc>
          <w:tcPr>
            <w:tcW w:w="9464" w:type="dxa"/>
            <w:gridSpan w:val="6"/>
            <w:tcBorders>
              <w:top w:val="nil"/>
            </w:tcBorders>
            <w:vAlign w:val="center"/>
          </w:tcPr>
          <w:p w14:paraId="35061435" w14:textId="77777777" w:rsidR="007F3A50" w:rsidRDefault="007F3A50" w:rsidP="00780252">
            <w:pPr>
              <w:jc w:val="center"/>
              <w:rPr>
                <w:b/>
                <w:sz w:val="20"/>
                <w:szCs w:val="20"/>
              </w:rPr>
            </w:pPr>
          </w:p>
          <w:p w14:paraId="45420487" w14:textId="77777777" w:rsidR="007F3A50" w:rsidRDefault="007F3A50" w:rsidP="00780252">
            <w:pPr>
              <w:jc w:val="center"/>
              <w:rPr>
                <w:b/>
                <w:sz w:val="20"/>
                <w:szCs w:val="20"/>
              </w:rPr>
            </w:pPr>
          </w:p>
          <w:p w14:paraId="10B48FA1" w14:textId="77777777" w:rsidR="00780252" w:rsidRPr="00053150" w:rsidRDefault="00EE41D9" w:rsidP="007802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Масштаб 1:10</w:t>
            </w:r>
            <w:r w:rsidR="00780252">
              <w:rPr>
                <w:b/>
                <w:sz w:val="20"/>
                <w:szCs w:val="20"/>
              </w:rPr>
              <w:t>00</w:t>
            </w:r>
          </w:p>
          <w:p w14:paraId="79F6CC22" w14:textId="77777777" w:rsidR="009063A1" w:rsidRPr="00401181" w:rsidRDefault="009063A1" w:rsidP="00780252">
            <w:pPr>
              <w:jc w:val="center"/>
              <w:rPr>
                <w:noProof/>
              </w:rPr>
            </w:pPr>
          </w:p>
        </w:tc>
      </w:tr>
    </w:tbl>
    <w:p w14:paraId="47BEAA57" w14:textId="77777777" w:rsidR="003B7482" w:rsidRDefault="003B7482" w:rsidP="007F3A50"/>
    <w:sectPr w:rsidR="003B7482" w:rsidSect="00925203">
      <w:footerReference w:type="even" r:id="rId9"/>
      <w:footerReference w:type="default" r:id="rId10"/>
      <w:pgSz w:w="11906" w:h="16838" w:code="9"/>
      <w:pgMar w:top="851" w:right="1085" w:bottom="284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B2960" w14:textId="77777777" w:rsidR="000A088F" w:rsidRDefault="000A088F">
      <w:r>
        <w:separator/>
      </w:r>
    </w:p>
  </w:endnote>
  <w:endnote w:type="continuationSeparator" w:id="0">
    <w:p w14:paraId="136FA4CC" w14:textId="77777777" w:rsidR="000A088F" w:rsidRDefault="000A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852FA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B243569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EB88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234E4" w14:textId="77777777" w:rsidR="000A088F" w:rsidRDefault="000A088F">
      <w:r>
        <w:separator/>
      </w:r>
    </w:p>
  </w:footnote>
  <w:footnote w:type="continuationSeparator" w:id="0">
    <w:p w14:paraId="2634B05F" w14:textId="77777777" w:rsidR="000A088F" w:rsidRDefault="000A0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382096273">
    <w:abstractNumId w:val="25"/>
  </w:num>
  <w:num w:numId="2" w16cid:durableId="116679268">
    <w:abstractNumId w:val="21"/>
  </w:num>
  <w:num w:numId="3" w16cid:durableId="1716469338">
    <w:abstractNumId w:val="30"/>
  </w:num>
  <w:num w:numId="4" w16cid:durableId="1345670782">
    <w:abstractNumId w:val="13"/>
  </w:num>
  <w:num w:numId="5" w16cid:durableId="1392001034">
    <w:abstractNumId w:val="10"/>
  </w:num>
  <w:num w:numId="6" w16cid:durableId="1094934604">
    <w:abstractNumId w:val="20"/>
  </w:num>
  <w:num w:numId="7" w16cid:durableId="496304901">
    <w:abstractNumId w:val="14"/>
  </w:num>
  <w:num w:numId="8" w16cid:durableId="1108938095">
    <w:abstractNumId w:val="32"/>
  </w:num>
  <w:num w:numId="9" w16cid:durableId="1101605920">
    <w:abstractNumId w:val="6"/>
  </w:num>
  <w:num w:numId="10" w16cid:durableId="1250240173">
    <w:abstractNumId w:val="1"/>
  </w:num>
  <w:num w:numId="11" w16cid:durableId="513999103">
    <w:abstractNumId w:val="11"/>
  </w:num>
  <w:num w:numId="12" w16cid:durableId="1864242168">
    <w:abstractNumId w:val="23"/>
  </w:num>
  <w:num w:numId="13" w16cid:durableId="171531051">
    <w:abstractNumId w:val="18"/>
  </w:num>
  <w:num w:numId="14" w16cid:durableId="1452701840">
    <w:abstractNumId w:val="24"/>
  </w:num>
  <w:num w:numId="15" w16cid:durableId="2111512618">
    <w:abstractNumId w:val="4"/>
  </w:num>
  <w:num w:numId="16" w16cid:durableId="2105375075">
    <w:abstractNumId w:val="27"/>
  </w:num>
  <w:num w:numId="17" w16cid:durableId="1581334582">
    <w:abstractNumId w:val="0"/>
  </w:num>
  <w:num w:numId="18" w16cid:durableId="144395304">
    <w:abstractNumId w:val="31"/>
  </w:num>
  <w:num w:numId="19" w16cid:durableId="1078481432">
    <w:abstractNumId w:val="8"/>
  </w:num>
  <w:num w:numId="20" w16cid:durableId="1190798114">
    <w:abstractNumId w:val="3"/>
  </w:num>
  <w:num w:numId="21" w16cid:durableId="1932927577">
    <w:abstractNumId w:val="29"/>
  </w:num>
  <w:num w:numId="22" w16cid:durableId="1444686772">
    <w:abstractNumId w:val="9"/>
  </w:num>
  <w:num w:numId="23" w16cid:durableId="1037512830">
    <w:abstractNumId w:val="26"/>
  </w:num>
  <w:num w:numId="24" w16cid:durableId="1166897197">
    <w:abstractNumId w:val="16"/>
  </w:num>
  <w:num w:numId="25" w16cid:durableId="281041505">
    <w:abstractNumId w:val="2"/>
  </w:num>
  <w:num w:numId="26" w16cid:durableId="2058309439">
    <w:abstractNumId w:val="17"/>
  </w:num>
  <w:num w:numId="27" w16cid:durableId="1731421777">
    <w:abstractNumId w:val="33"/>
  </w:num>
  <w:num w:numId="28" w16cid:durableId="1427117100">
    <w:abstractNumId w:val="22"/>
  </w:num>
  <w:num w:numId="29" w16cid:durableId="13195619">
    <w:abstractNumId w:val="28"/>
  </w:num>
  <w:num w:numId="30" w16cid:durableId="196234389">
    <w:abstractNumId w:val="12"/>
  </w:num>
  <w:num w:numId="31" w16cid:durableId="1281450783">
    <w:abstractNumId w:val="5"/>
  </w:num>
  <w:num w:numId="32" w16cid:durableId="354844529">
    <w:abstractNumId w:val="7"/>
  </w:num>
  <w:num w:numId="33" w16cid:durableId="886261786">
    <w:abstractNumId w:val="19"/>
  </w:num>
  <w:num w:numId="34" w16cid:durableId="15334962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050A9"/>
    <w:rsid w:val="00014ABD"/>
    <w:rsid w:val="00025F63"/>
    <w:rsid w:val="000267EB"/>
    <w:rsid w:val="00027B13"/>
    <w:rsid w:val="000472B5"/>
    <w:rsid w:val="00053150"/>
    <w:rsid w:val="0006195B"/>
    <w:rsid w:val="00066191"/>
    <w:rsid w:val="00073107"/>
    <w:rsid w:val="0007437B"/>
    <w:rsid w:val="0007484D"/>
    <w:rsid w:val="00076746"/>
    <w:rsid w:val="00083849"/>
    <w:rsid w:val="00094F15"/>
    <w:rsid w:val="000A088F"/>
    <w:rsid w:val="000A2B3C"/>
    <w:rsid w:val="000A5F15"/>
    <w:rsid w:val="000B59BC"/>
    <w:rsid w:val="000C4F5D"/>
    <w:rsid w:val="000E0AF3"/>
    <w:rsid w:val="000E1643"/>
    <w:rsid w:val="000E6177"/>
    <w:rsid w:val="000E645B"/>
    <w:rsid w:val="000E7D9F"/>
    <w:rsid w:val="00100B29"/>
    <w:rsid w:val="0010239C"/>
    <w:rsid w:val="00125755"/>
    <w:rsid w:val="001267E3"/>
    <w:rsid w:val="00127756"/>
    <w:rsid w:val="00131C5D"/>
    <w:rsid w:val="00134A25"/>
    <w:rsid w:val="00135E91"/>
    <w:rsid w:val="001370F4"/>
    <w:rsid w:val="00137CEE"/>
    <w:rsid w:val="0014239C"/>
    <w:rsid w:val="00167CF4"/>
    <w:rsid w:val="0018529B"/>
    <w:rsid w:val="00193F3F"/>
    <w:rsid w:val="001A141A"/>
    <w:rsid w:val="001B4400"/>
    <w:rsid w:val="001C1407"/>
    <w:rsid w:val="001C3AD5"/>
    <w:rsid w:val="001D1BAD"/>
    <w:rsid w:val="001D4228"/>
    <w:rsid w:val="001D5B2F"/>
    <w:rsid w:val="001E050D"/>
    <w:rsid w:val="001E1206"/>
    <w:rsid w:val="001E3746"/>
    <w:rsid w:val="001E4FCE"/>
    <w:rsid w:val="001E7CB8"/>
    <w:rsid w:val="001F54EB"/>
    <w:rsid w:val="00202900"/>
    <w:rsid w:val="00212C68"/>
    <w:rsid w:val="00216913"/>
    <w:rsid w:val="0022592E"/>
    <w:rsid w:val="00235B59"/>
    <w:rsid w:val="002365A5"/>
    <w:rsid w:val="00241321"/>
    <w:rsid w:val="00244433"/>
    <w:rsid w:val="00260238"/>
    <w:rsid w:val="002625DA"/>
    <w:rsid w:val="002710F3"/>
    <w:rsid w:val="00273BB9"/>
    <w:rsid w:val="00281DA4"/>
    <w:rsid w:val="0028603D"/>
    <w:rsid w:val="002865C2"/>
    <w:rsid w:val="002C054A"/>
    <w:rsid w:val="002C3202"/>
    <w:rsid w:val="002E0DB8"/>
    <w:rsid w:val="002E3FCA"/>
    <w:rsid w:val="002E69BF"/>
    <w:rsid w:val="00300E20"/>
    <w:rsid w:val="0031253F"/>
    <w:rsid w:val="003162E9"/>
    <w:rsid w:val="00316410"/>
    <w:rsid w:val="00334E6D"/>
    <w:rsid w:val="00335943"/>
    <w:rsid w:val="0034370F"/>
    <w:rsid w:val="003462EA"/>
    <w:rsid w:val="0035587A"/>
    <w:rsid w:val="003658B8"/>
    <w:rsid w:val="00366E21"/>
    <w:rsid w:val="00371C93"/>
    <w:rsid w:val="003A44C7"/>
    <w:rsid w:val="003B5299"/>
    <w:rsid w:val="003B5517"/>
    <w:rsid w:val="003B6506"/>
    <w:rsid w:val="003B7482"/>
    <w:rsid w:val="003C627B"/>
    <w:rsid w:val="003D128B"/>
    <w:rsid w:val="003E1C17"/>
    <w:rsid w:val="003E7E71"/>
    <w:rsid w:val="003F7F20"/>
    <w:rsid w:val="00401181"/>
    <w:rsid w:val="00401DA1"/>
    <w:rsid w:val="00405E1E"/>
    <w:rsid w:val="00406578"/>
    <w:rsid w:val="004143B0"/>
    <w:rsid w:val="004179A5"/>
    <w:rsid w:val="004227DE"/>
    <w:rsid w:val="00432044"/>
    <w:rsid w:val="00484838"/>
    <w:rsid w:val="004951A1"/>
    <w:rsid w:val="00496737"/>
    <w:rsid w:val="00497FE1"/>
    <w:rsid w:val="004A7771"/>
    <w:rsid w:val="004B2164"/>
    <w:rsid w:val="004B2E39"/>
    <w:rsid w:val="004B3AEC"/>
    <w:rsid w:val="004C5D50"/>
    <w:rsid w:val="004D4C0C"/>
    <w:rsid w:val="004F5106"/>
    <w:rsid w:val="004F5115"/>
    <w:rsid w:val="004F6F6C"/>
    <w:rsid w:val="00501AF9"/>
    <w:rsid w:val="0051104D"/>
    <w:rsid w:val="00524D0B"/>
    <w:rsid w:val="005361DC"/>
    <w:rsid w:val="0054169C"/>
    <w:rsid w:val="0055326E"/>
    <w:rsid w:val="005626AE"/>
    <w:rsid w:val="0056423C"/>
    <w:rsid w:val="005724B4"/>
    <w:rsid w:val="00586E6B"/>
    <w:rsid w:val="005B4876"/>
    <w:rsid w:val="005C221A"/>
    <w:rsid w:val="005C3CFE"/>
    <w:rsid w:val="005C444A"/>
    <w:rsid w:val="005D32BD"/>
    <w:rsid w:val="005D3807"/>
    <w:rsid w:val="005D3BBB"/>
    <w:rsid w:val="005E1638"/>
    <w:rsid w:val="005E4B44"/>
    <w:rsid w:val="005F08DA"/>
    <w:rsid w:val="005F5C35"/>
    <w:rsid w:val="006151C2"/>
    <w:rsid w:val="006374F5"/>
    <w:rsid w:val="00650C05"/>
    <w:rsid w:val="00650F26"/>
    <w:rsid w:val="006519C1"/>
    <w:rsid w:val="00657C32"/>
    <w:rsid w:val="006602CA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3111"/>
    <w:rsid w:val="006C5D28"/>
    <w:rsid w:val="006C6E70"/>
    <w:rsid w:val="006C73F5"/>
    <w:rsid w:val="006E20AD"/>
    <w:rsid w:val="006E7712"/>
    <w:rsid w:val="006F56ED"/>
    <w:rsid w:val="007010D8"/>
    <w:rsid w:val="0070607D"/>
    <w:rsid w:val="007222EF"/>
    <w:rsid w:val="00723FCC"/>
    <w:rsid w:val="00724B44"/>
    <w:rsid w:val="00727CCA"/>
    <w:rsid w:val="0073174B"/>
    <w:rsid w:val="00732DEE"/>
    <w:rsid w:val="007342EE"/>
    <w:rsid w:val="00740CF1"/>
    <w:rsid w:val="00742330"/>
    <w:rsid w:val="00745BB6"/>
    <w:rsid w:val="00746DB6"/>
    <w:rsid w:val="00753A8F"/>
    <w:rsid w:val="00774326"/>
    <w:rsid w:val="00777248"/>
    <w:rsid w:val="00780252"/>
    <w:rsid w:val="00787201"/>
    <w:rsid w:val="007A37E2"/>
    <w:rsid w:val="007B1A3F"/>
    <w:rsid w:val="007B3606"/>
    <w:rsid w:val="007E1B10"/>
    <w:rsid w:val="007E5627"/>
    <w:rsid w:val="007F3A50"/>
    <w:rsid w:val="00814787"/>
    <w:rsid w:val="00830BB3"/>
    <w:rsid w:val="00832DCE"/>
    <w:rsid w:val="00845B7C"/>
    <w:rsid w:val="00846C46"/>
    <w:rsid w:val="00850484"/>
    <w:rsid w:val="00856E7A"/>
    <w:rsid w:val="00876251"/>
    <w:rsid w:val="00886EFA"/>
    <w:rsid w:val="008914D1"/>
    <w:rsid w:val="008A29A3"/>
    <w:rsid w:val="008A364D"/>
    <w:rsid w:val="008A3EFE"/>
    <w:rsid w:val="008B2DD8"/>
    <w:rsid w:val="008C5C3C"/>
    <w:rsid w:val="008D4FAA"/>
    <w:rsid w:val="008D51C3"/>
    <w:rsid w:val="008E2E56"/>
    <w:rsid w:val="008F0582"/>
    <w:rsid w:val="008F1CEA"/>
    <w:rsid w:val="008F1ED3"/>
    <w:rsid w:val="008F47EE"/>
    <w:rsid w:val="009063A1"/>
    <w:rsid w:val="0091087A"/>
    <w:rsid w:val="00911877"/>
    <w:rsid w:val="00912984"/>
    <w:rsid w:val="009200EB"/>
    <w:rsid w:val="00920541"/>
    <w:rsid w:val="00922633"/>
    <w:rsid w:val="00925203"/>
    <w:rsid w:val="009339B2"/>
    <w:rsid w:val="00941A18"/>
    <w:rsid w:val="009543C0"/>
    <w:rsid w:val="00962FDF"/>
    <w:rsid w:val="00964FEF"/>
    <w:rsid w:val="00965859"/>
    <w:rsid w:val="00970EBB"/>
    <w:rsid w:val="009771BD"/>
    <w:rsid w:val="00986AB4"/>
    <w:rsid w:val="009879F3"/>
    <w:rsid w:val="009922D3"/>
    <w:rsid w:val="009A0C27"/>
    <w:rsid w:val="009C1687"/>
    <w:rsid w:val="009C73BE"/>
    <w:rsid w:val="009D262A"/>
    <w:rsid w:val="009E2174"/>
    <w:rsid w:val="009E7A49"/>
    <w:rsid w:val="009F36DD"/>
    <w:rsid w:val="009F3C61"/>
    <w:rsid w:val="009F6A58"/>
    <w:rsid w:val="00A0779F"/>
    <w:rsid w:val="00A07CA4"/>
    <w:rsid w:val="00A11DCA"/>
    <w:rsid w:val="00A163DD"/>
    <w:rsid w:val="00A415DD"/>
    <w:rsid w:val="00A63076"/>
    <w:rsid w:val="00A64750"/>
    <w:rsid w:val="00A657DE"/>
    <w:rsid w:val="00A67426"/>
    <w:rsid w:val="00A70B67"/>
    <w:rsid w:val="00A72B10"/>
    <w:rsid w:val="00A7334B"/>
    <w:rsid w:val="00A82B08"/>
    <w:rsid w:val="00A90E2E"/>
    <w:rsid w:val="00A96D70"/>
    <w:rsid w:val="00AB18B0"/>
    <w:rsid w:val="00AB582A"/>
    <w:rsid w:val="00AC6226"/>
    <w:rsid w:val="00AC7048"/>
    <w:rsid w:val="00AD0B32"/>
    <w:rsid w:val="00AD56FF"/>
    <w:rsid w:val="00AF407B"/>
    <w:rsid w:val="00AF7088"/>
    <w:rsid w:val="00B0321D"/>
    <w:rsid w:val="00B0613E"/>
    <w:rsid w:val="00B30F91"/>
    <w:rsid w:val="00B31482"/>
    <w:rsid w:val="00B32C0F"/>
    <w:rsid w:val="00B4125C"/>
    <w:rsid w:val="00B41589"/>
    <w:rsid w:val="00B47375"/>
    <w:rsid w:val="00B65E24"/>
    <w:rsid w:val="00B676F6"/>
    <w:rsid w:val="00B90700"/>
    <w:rsid w:val="00B92363"/>
    <w:rsid w:val="00BA11ED"/>
    <w:rsid w:val="00BA4D0E"/>
    <w:rsid w:val="00BC234A"/>
    <w:rsid w:val="00BD3471"/>
    <w:rsid w:val="00BD3B83"/>
    <w:rsid w:val="00BD75CA"/>
    <w:rsid w:val="00BE1C64"/>
    <w:rsid w:val="00BE55C7"/>
    <w:rsid w:val="00BF323E"/>
    <w:rsid w:val="00BF6725"/>
    <w:rsid w:val="00C0309C"/>
    <w:rsid w:val="00C0477E"/>
    <w:rsid w:val="00C04BD4"/>
    <w:rsid w:val="00C11B14"/>
    <w:rsid w:val="00C1267F"/>
    <w:rsid w:val="00C206AE"/>
    <w:rsid w:val="00C24879"/>
    <w:rsid w:val="00C24B6C"/>
    <w:rsid w:val="00C25A63"/>
    <w:rsid w:val="00C26896"/>
    <w:rsid w:val="00C27C21"/>
    <w:rsid w:val="00C31586"/>
    <w:rsid w:val="00C36FB4"/>
    <w:rsid w:val="00C41846"/>
    <w:rsid w:val="00C449ED"/>
    <w:rsid w:val="00C50C57"/>
    <w:rsid w:val="00C54B37"/>
    <w:rsid w:val="00C622F7"/>
    <w:rsid w:val="00C76277"/>
    <w:rsid w:val="00C90EB6"/>
    <w:rsid w:val="00C9549F"/>
    <w:rsid w:val="00CA1EE7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17547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4AEB"/>
    <w:rsid w:val="00D65BF5"/>
    <w:rsid w:val="00D65F94"/>
    <w:rsid w:val="00D66A20"/>
    <w:rsid w:val="00D67917"/>
    <w:rsid w:val="00DA2FDE"/>
    <w:rsid w:val="00DA3B4D"/>
    <w:rsid w:val="00DB6147"/>
    <w:rsid w:val="00DC3827"/>
    <w:rsid w:val="00DD1387"/>
    <w:rsid w:val="00DF07DB"/>
    <w:rsid w:val="00DF6A6C"/>
    <w:rsid w:val="00DF7293"/>
    <w:rsid w:val="00E05870"/>
    <w:rsid w:val="00E05EDE"/>
    <w:rsid w:val="00E171AE"/>
    <w:rsid w:val="00E24D8E"/>
    <w:rsid w:val="00E25279"/>
    <w:rsid w:val="00E34A2D"/>
    <w:rsid w:val="00E427F8"/>
    <w:rsid w:val="00E55143"/>
    <w:rsid w:val="00E60D76"/>
    <w:rsid w:val="00E82666"/>
    <w:rsid w:val="00E83290"/>
    <w:rsid w:val="00E85DA1"/>
    <w:rsid w:val="00E85E87"/>
    <w:rsid w:val="00E8672D"/>
    <w:rsid w:val="00EA0AD3"/>
    <w:rsid w:val="00EA4763"/>
    <w:rsid w:val="00EA5C30"/>
    <w:rsid w:val="00EB0B42"/>
    <w:rsid w:val="00EC4254"/>
    <w:rsid w:val="00ED1C24"/>
    <w:rsid w:val="00EE1FBE"/>
    <w:rsid w:val="00EE41D9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3BD9"/>
    <w:rsid w:val="00F5488D"/>
    <w:rsid w:val="00F54B90"/>
    <w:rsid w:val="00F550FD"/>
    <w:rsid w:val="00F63022"/>
    <w:rsid w:val="00F66554"/>
    <w:rsid w:val="00F668B9"/>
    <w:rsid w:val="00F67C29"/>
    <w:rsid w:val="00F969E1"/>
    <w:rsid w:val="00FA7B31"/>
    <w:rsid w:val="00FB0474"/>
    <w:rsid w:val="00FB7901"/>
    <w:rsid w:val="00FC48B8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5"/>
    <o:shapelayout v:ext="edit">
      <o:idmap v:ext="edit" data="2"/>
    </o:shapelayout>
  </w:shapeDefaults>
  <w:decimalSymbol w:val=","/>
  <w:listSeparator w:val=";"/>
  <w14:docId w14:val="1F09E2A7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92263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922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63963-B1AA-4E54-AA8A-D424C099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257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Быкова Екатерина Андреевна</cp:lastModifiedBy>
  <cp:revision>56</cp:revision>
  <cp:lastPrinted>2026-03-21T03:56:00Z</cp:lastPrinted>
  <dcterms:created xsi:type="dcterms:W3CDTF">2019-02-08T12:49:00Z</dcterms:created>
  <dcterms:modified xsi:type="dcterms:W3CDTF">2026-08-10T08:18:00Z</dcterms:modified>
</cp:coreProperties>
</file>